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8D4E9" w14:textId="77777777" w:rsidR="006D3195" w:rsidRDefault="006D3195" w:rsidP="006D3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PYGOT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94CD0F3" w14:textId="77777777" w:rsidR="006D3195" w:rsidRDefault="006D3195" w:rsidP="006D3195">
      <w:pPr>
        <w:rPr>
          <w:rFonts w:ascii="Times New Roman" w:hAnsi="Times New Roman" w:cs="Times New Roman"/>
        </w:rPr>
      </w:pPr>
    </w:p>
    <w:p w14:paraId="42F8E01B" w14:textId="77777777" w:rsidR="006D3195" w:rsidRDefault="006D3195" w:rsidP="006D3195">
      <w:pPr>
        <w:rPr>
          <w:rFonts w:ascii="Times New Roman" w:hAnsi="Times New Roman" w:cs="Times New Roman"/>
        </w:rPr>
      </w:pPr>
    </w:p>
    <w:p w14:paraId="60BA3FE0" w14:textId="77777777" w:rsidR="006D3195" w:rsidRDefault="006D3195" w:rsidP="006D3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Henry Unknown of </w:t>
      </w:r>
    </w:p>
    <w:p w14:paraId="64316CEF" w14:textId="77777777" w:rsidR="006D3195" w:rsidRDefault="006D3195" w:rsidP="006D3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Beachampton</w:t>
      </w:r>
      <w:proofErr w:type="spellEnd"/>
      <w:r>
        <w:rPr>
          <w:rFonts w:ascii="Times New Roman" w:hAnsi="Times New Roman" w:cs="Times New Roman"/>
        </w:rPr>
        <w:t>, Buckinghamshire(q.v.).</w:t>
      </w:r>
    </w:p>
    <w:p w14:paraId="572CF0A1" w14:textId="77777777" w:rsidR="006D3195" w:rsidRDefault="006D3195" w:rsidP="006D3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218283A" w14:textId="77777777" w:rsidR="006D3195" w:rsidRDefault="006D3195" w:rsidP="006D3195">
      <w:pPr>
        <w:rPr>
          <w:rFonts w:ascii="Times New Roman" w:hAnsi="Times New Roman" w:cs="Times New Roman"/>
        </w:rPr>
      </w:pPr>
    </w:p>
    <w:p w14:paraId="23CC2DD0" w14:textId="77777777" w:rsidR="006D3195" w:rsidRDefault="006D3195" w:rsidP="006D3195">
      <w:pPr>
        <w:rPr>
          <w:rFonts w:ascii="Times New Roman" w:hAnsi="Times New Roman" w:cs="Times New Roman"/>
        </w:rPr>
      </w:pPr>
    </w:p>
    <w:p w14:paraId="6B063809" w14:textId="77777777" w:rsidR="006D3195" w:rsidRDefault="006D3195" w:rsidP="006D3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2018</w:t>
      </w:r>
    </w:p>
    <w:p w14:paraId="711C5C76" w14:textId="77777777" w:rsidR="006B2F86" w:rsidRPr="00E71FC3" w:rsidRDefault="006D31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B5BE0" w14:textId="77777777" w:rsidR="006D3195" w:rsidRDefault="006D3195" w:rsidP="00E71FC3">
      <w:r>
        <w:separator/>
      </w:r>
    </w:p>
  </w:endnote>
  <w:endnote w:type="continuationSeparator" w:id="0">
    <w:p w14:paraId="52AED6CA" w14:textId="77777777" w:rsidR="006D3195" w:rsidRDefault="006D31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9E7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400C4" w14:textId="77777777" w:rsidR="006D3195" w:rsidRDefault="006D3195" w:rsidP="00E71FC3">
      <w:r>
        <w:separator/>
      </w:r>
    </w:p>
  </w:footnote>
  <w:footnote w:type="continuationSeparator" w:id="0">
    <w:p w14:paraId="3F7CE862" w14:textId="77777777" w:rsidR="006D3195" w:rsidRDefault="006D31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195"/>
    <w:rsid w:val="001A7C09"/>
    <w:rsid w:val="00577BD5"/>
    <w:rsid w:val="00656CBA"/>
    <w:rsid w:val="006A1F77"/>
    <w:rsid w:val="006D319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5EA76"/>
  <w15:chartTrackingRefBased/>
  <w15:docId w15:val="{DA9682C2-5A33-412C-9D1E-1E23F1C6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1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D31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2018-11-17T20:49:00Z</dcterms:created>
  <dcterms:modified xsi:type="dcterms:W3CDTF">2018-11-17T20:49:00Z</dcterms:modified>
</cp:coreProperties>
</file>